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CE197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DAFFYN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AD7439B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0F4984C7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12777640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Brigstock,</w:t>
      </w:r>
    </w:p>
    <w:p w14:paraId="0C003252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r>
        <w:rPr>
          <w:rFonts w:eastAsia="Times New Roman" w:cs="Times New Roman"/>
          <w:szCs w:val="24"/>
        </w:rPr>
        <w:t>Northamptonshire</w:t>
      </w:r>
      <w:proofErr w:type="spellEnd"/>
      <w:r>
        <w:rPr>
          <w:rFonts w:eastAsia="Times New Roman" w:cs="Times New Roman"/>
          <w:szCs w:val="24"/>
        </w:rPr>
        <w:t xml:space="preserve">, into lands of William </w:t>
      </w:r>
      <w:proofErr w:type="spellStart"/>
      <w:r>
        <w:rPr>
          <w:rFonts w:eastAsia="Times New Roman" w:cs="Times New Roman"/>
          <w:szCs w:val="24"/>
        </w:rPr>
        <w:t>Assheby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7E9728AF" w14:textId="77777777" w:rsidR="002D5C25" w:rsidRDefault="002D5C25" w:rsidP="002D5C2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00CAEC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21757144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3186F3A7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213E1F1E" w14:textId="77777777" w:rsidR="002D5C25" w:rsidRDefault="002D5C25" w:rsidP="002D5C25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1CC300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6135" w14:textId="77777777" w:rsidR="002D5C25" w:rsidRDefault="002D5C25" w:rsidP="009139A6">
      <w:r>
        <w:separator/>
      </w:r>
    </w:p>
  </w:endnote>
  <w:endnote w:type="continuationSeparator" w:id="0">
    <w:p w14:paraId="79EA49F1" w14:textId="77777777" w:rsidR="002D5C25" w:rsidRDefault="002D5C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C6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90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3C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8FAA" w14:textId="77777777" w:rsidR="002D5C25" w:rsidRDefault="002D5C25" w:rsidP="009139A6">
      <w:r>
        <w:separator/>
      </w:r>
    </w:p>
  </w:footnote>
  <w:footnote w:type="continuationSeparator" w:id="0">
    <w:p w14:paraId="2ECEC152" w14:textId="77777777" w:rsidR="002D5C25" w:rsidRDefault="002D5C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10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23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77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C25"/>
    <w:rsid w:val="000666E0"/>
    <w:rsid w:val="002510B7"/>
    <w:rsid w:val="002D5C2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1327A"/>
  <w15:chartTrackingRefBased/>
  <w15:docId w15:val="{09E0A148-322E-48DD-BA9C-227D12DD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2023-07-07T19:43:00Z</dcterms:created>
  <dcterms:modified xsi:type="dcterms:W3CDTF">2023-07-07T19:43:00Z</dcterms:modified>
</cp:coreProperties>
</file>